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0743F" w14:textId="77777777" w:rsidR="00473726" w:rsidRDefault="00473726" w:rsidP="00473726">
      <w:pPr>
        <w:pStyle w:val="NoSpacing"/>
      </w:pPr>
      <w:r>
        <w:rPr>
          <w:u w:val="single"/>
        </w:rPr>
        <w:t>Robert DETHEK</w:t>
      </w:r>
      <w:r>
        <w:t xml:space="preserve">       (d.ca.1415)</w:t>
      </w:r>
    </w:p>
    <w:p w14:paraId="2278801C" w14:textId="77777777" w:rsidR="00473726" w:rsidRDefault="00473726" w:rsidP="00473726">
      <w:pPr>
        <w:pStyle w:val="NoSpacing"/>
      </w:pPr>
    </w:p>
    <w:p w14:paraId="03D78951" w14:textId="77777777" w:rsidR="00473726" w:rsidRDefault="00473726" w:rsidP="00473726">
      <w:pPr>
        <w:pStyle w:val="NoSpacing"/>
      </w:pPr>
    </w:p>
    <w:p w14:paraId="7EBBA56A" w14:textId="77777777" w:rsidR="00473726" w:rsidRDefault="00473726" w:rsidP="00473726">
      <w:pPr>
        <w:pStyle w:val="NoSpacing"/>
      </w:pPr>
      <w:r>
        <w:tab/>
        <w:t>1415</w:t>
      </w:r>
      <w:r>
        <w:tab/>
        <w:t>He died in or before this time.</w:t>
      </w:r>
    </w:p>
    <w:p w14:paraId="7FC5CE29" w14:textId="77777777" w:rsidR="00473726" w:rsidRDefault="00473726" w:rsidP="00473726">
      <w:pPr>
        <w:pStyle w:val="NoSpacing"/>
      </w:pPr>
      <w:r>
        <w:tab/>
      </w:r>
      <w:r>
        <w:tab/>
        <w:t xml:space="preserve">( </w:t>
      </w:r>
      <w:hyperlink r:id="rId6" w:history="1">
        <w:r w:rsidRPr="006712A1">
          <w:rPr>
            <w:rStyle w:val="Hyperlink"/>
          </w:rPr>
          <w:t>https://waalt.uh.edu/index.php/CP40/618:_A-J</w:t>
        </w:r>
      </w:hyperlink>
      <w:r>
        <w:t xml:space="preserve"> )</w:t>
      </w:r>
    </w:p>
    <w:p w14:paraId="6283086F" w14:textId="77777777" w:rsidR="00473726" w:rsidRDefault="00473726" w:rsidP="00473726">
      <w:pPr>
        <w:pStyle w:val="NoSpacing"/>
      </w:pPr>
    </w:p>
    <w:p w14:paraId="57E768CF" w14:textId="77777777" w:rsidR="00473726" w:rsidRDefault="00473726" w:rsidP="00473726">
      <w:pPr>
        <w:pStyle w:val="NoSpacing"/>
      </w:pPr>
    </w:p>
    <w:p w14:paraId="63ACA8E9" w14:textId="77777777" w:rsidR="00473726" w:rsidRDefault="00473726" w:rsidP="00473726">
      <w:pPr>
        <w:pStyle w:val="NoSpacing"/>
      </w:pPr>
      <w:r>
        <w:t xml:space="preserve">Executrix:   Margery </w:t>
      </w:r>
      <w:proofErr w:type="spellStart"/>
      <w:r>
        <w:t>Dethek</w:t>
      </w:r>
      <w:proofErr w:type="spellEnd"/>
      <w:r>
        <w:t>(q.v.).   (ibid.)</w:t>
      </w:r>
    </w:p>
    <w:p w14:paraId="71D8D912" w14:textId="77777777" w:rsidR="00473726" w:rsidRDefault="00473726" w:rsidP="00473726">
      <w:pPr>
        <w:pStyle w:val="NoSpacing"/>
      </w:pPr>
    </w:p>
    <w:p w14:paraId="270C6CFE" w14:textId="77777777" w:rsidR="00473726" w:rsidRDefault="00473726" w:rsidP="00473726">
      <w:pPr>
        <w:pStyle w:val="NoSpacing"/>
      </w:pPr>
    </w:p>
    <w:p w14:paraId="22BE2404" w14:textId="77777777" w:rsidR="00473726" w:rsidRDefault="00473726" w:rsidP="00473726">
      <w:pPr>
        <w:pStyle w:val="NoSpacing"/>
      </w:pPr>
      <w:r>
        <w:t>5 May 2025</w:t>
      </w:r>
    </w:p>
    <w:p w14:paraId="5BAE13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D42EF" w14:textId="77777777" w:rsidR="00473726" w:rsidRDefault="00473726" w:rsidP="009139A6">
      <w:r>
        <w:separator/>
      </w:r>
    </w:p>
  </w:endnote>
  <w:endnote w:type="continuationSeparator" w:id="0">
    <w:p w14:paraId="3F4FC9A6" w14:textId="77777777" w:rsidR="00473726" w:rsidRDefault="004737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518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3F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16B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6B4B" w14:textId="77777777" w:rsidR="00473726" w:rsidRDefault="00473726" w:rsidP="009139A6">
      <w:r>
        <w:separator/>
      </w:r>
    </w:p>
  </w:footnote>
  <w:footnote w:type="continuationSeparator" w:id="0">
    <w:p w14:paraId="49B7E031" w14:textId="77777777" w:rsidR="00473726" w:rsidRDefault="004737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82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78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1D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26"/>
    <w:rsid w:val="000666E0"/>
    <w:rsid w:val="000A2E7A"/>
    <w:rsid w:val="001307AC"/>
    <w:rsid w:val="00190DFA"/>
    <w:rsid w:val="002510B7"/>
    <w:rsid w:val="00270799"/>
    <w:rsid w:val="002737D5"/>
    <w:rsid w:val="00357E4A"/>
    <w:rsid w:val="00473726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1549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2D9D5"/>
  <w15:chartTrackingRefBased/>
  <w15:docId w15:val="{E0BE7A1E-DEE2-4A97-8B51-EBB002CD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37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2025-05-07T17:56:00Z</dcterms:created>
  <dcterms:modified xsi:type="dcterms:W3CDTF">2025-05-07T17:56:00Z</dcterms:modified>
</cp:coreProperties>
</file>